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4B948" w14:textId="7E802295" w:rsidR="006B73E7" w:rsidRDefault="006B73E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JOLY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fl.1437)</w:t>
      </w:r>
    </w:p>
    <w:p w14:paraId="14BBA68B" w14:textId="1E77F991" w:rsidR="006B73E7" w:rsidRDefault="006B73E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London or Nottingham.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BADF249" w14:textId="5B34C6B7" w:rsidR="006B73E7" w:rsidRDefault="006B73E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B83F69" w14:textId="41656C52" w:rsidR="006B73E7" w:rsidRDefault="006B73E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F96313" w14:textId="5E228993" w:rsidR="006B73E7" w:rsidRDefault="006B73E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1437</w:t>
      </w:r>
      <w:r>
        <w:rPr>
          <w:rFonts w:ascii="Times New Roman" w:hAnsi="Times New Roman" w:cs="Times New Roman"/>
          <w:sz w:val="24"/>
          <w:szCs w:val="24"/>
        </w:rPr>
        <w:tab/>
        <w:t>John Parys of London, carpenter(q.v.), brought a plaint of debt against him.</w:t>
      </w:r>
    </w:p>
    <w:p w14:paraId="25889A88" w14:textId="77777777" w:rsidR="006B73E7" w:rsidRDefault="006B73E7" w:rsidP="006B73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0E0FC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https://waalt.uh.edu/index.php/CP40/705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49D2262" w14:textId="77777777" w:rsidR="006B73E7" w:rsidRDefault="006B73E7" w:rsidP="006B73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3CCE50" w14:textId="77777777" w:rsidR="006B73E7" w:rsidRDefault="006B73E7" w:rsidP="006B73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C39C32" w14:textId="77777777" w:rsidR="006B73E7" w:rsidRDefault="006B73E7" w:rsidP="006B73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May 2022</w:t>
      </w:r>
    </w:p>
    <w:p w14:paraId="6E04B573" w14:textId="194BE86F" w:rsidR="006B73E7" w:rsidRPr="006B73E7" w:rsidRDefault="006B73E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73E7" w:rsidRPr="006B73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750B4" w14:textId="77777777" w:rsidR="006B73E7" w:rsidRDefault="006B73E7" w:rsidP="009139A6">
      <w:r>
        <w:separator/>
      </w:r>
    </w:p>
  </w:endnote>
  <w:endnote w:type="continuationSeparator" w:id="0">
    <w:p w14:paraId="033D5C2C" w14:textId="77777777" w:rsidR="006B73E7" w:rsidRDefault="006B73E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7A0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CA37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3D94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87E1E" w14:textId="77777777" w:rsidR="006B73E7" w:rsidRDefault="006B73E7" w:rsidP="009139A6">
      <w:r>
        <w:separator/>
      </w:r>
    </w:p>
  </w:footnote>
  <w:footnote w:type="continuationSeparator" w:id="0">
    <w:p w14:paraId="0DF1BC92" w14:textId="77777777" w:rsidR="006B73E7" w:rsidRDefault="006B73E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3C7C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E683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644A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3E7"/>
    <w:rsid w:val="000666E0"/>
    <w:rsid w:val="00247ABE"/>
    <w:rsid w:val="002510B7"/>
    <w:rsid w:val="005C130B"/>
    <w:rsid w:val="006B73E7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E68B9"/>
  <w15:chartTrackingRefBased/>
  <w15:docId w15:val="{2EB96F7A-15E7-449E-BA27-C2A3C3421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B73E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B73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0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2022-05-19T19:49:00Z</dcterms:created>
  <dcterms:modified xsi:type="dcterms:W3CDTF">2022-05-19T19:56:00Z</dcterms:modified>
</cp:coreProperties>
</file>